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1A4FEDF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15FC3">
        <w:rPr>
          <w:b/>
          <w:i/>
          <w:noProof/>
          <w:sz w:val="28"/>
        </w:rPr>
        <w:t>7</w:t>
      </w:r>
      <w:r w:rsidR="00253BED">
        <w:rPr>
          <w:b/>
          <w:i/>
          <w:noProof/>
          <w:sz w:val="28"/>
        </w:rPr>
        <w:t>966</w:t>
      </w:r>
    </w:p>
    <w:p w14:paraId="104B5012" w14:textId="41101D84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CE52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DF6609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95F59" w:rsidR="001E41F3" w:rsidRPr="00D53F18" w:rsidRDefault="00515FC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006</w:t>
            </w:r>
            <w:r w:rsidR="00487A6A"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B7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356D">
                <w:rPr>
                  <w:b/>
                  <w:noProof/>
                  <w:sz w:val="28"/>
                </w:rPr>
                <w:t>-</w:t>
              </w:r>
            </w:fldSimple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EB23E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2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F6609">
              <w:rPr>
                <w:b/>
                <w:noProof/>
                <w:sz w:val="28"/>
              </w:rPr>
              <w:t>6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FDA6B" w:rsidR="001E41F3" w:rsidRDefault="00253BED">
            <w:pPr>
              <w:pStyle w:val="CRCoverPage"/>
              <w:spacing w:after="0"/>
              <w:ind w:left="100"/>
              <w:rPr>
                <w:noProof/>
              </w:rPr>
            </w:pPr>
            <w:r w:rsidRPr="00253BED">
              <w:rPr>
                <w:noProof/>
              </w:rPr>
              <w:t>Rel-17 CR 28.536 Correction of attribute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EA0AF" w:rsidR="001E41F3" w:rsidRDefault="00253BED">
            <w:pPr>
              <w:pStyle w:val="CRCoverPage"/>
              <w:spacing w:after="0"/>
              <w:ind w:left="100"/>
              <w:rPr>
                <w:noProof/>
              </w:rPr>
            </w:pPr>
            <w:r w:rsidRPr="00253BED">
              <w:rPr>
                <w:noProof/>
              </w:rPr>
              <w:t>Ericsson-LG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35665" w:rsidR="001E41F3" w:rsidRDefault="00956B2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37710" w:rsidR="001E41F3" w:rsidRDefault="003F12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90D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</w:t>
            </w:r>
            <w:r w:rsidR="009B21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8BF461" w:rsidR="00974FF3" w:rsidRPr="00597F9B" w:rsidRDefault="00956B26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guidelines “Multiplicity” d</w:t>
            </w:r>
            <w:r w:rsidRPr="001C3812">
              <w:rPr>
                <w:rFonts w:ascii="Arial" w:hAnsi="Arial" w:cs="Arial"/>
                <w:iCs/>
              </w:rPr>
              <w:t>efines the number of values the attribute can simultaneously have</w:t>
            </w:r>
            <w:r>
              <w:rPr>
                <w:rFonts w:ascii="Arial" w:hAnsi="Arial" w:cs="Arial"/>
                <w:iCs/>
              </w:rPr>
              <w:t xml:space="preserve">, and 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 xml:space="preserve"> i</w:t>
            </w:r>
            <w:r w:rsidRPr="001C3812">
              <w:rPr>
                <w:rFonts w:ascii="Arial" w:hAnsi="Arial" w:cs="Arial"/>
                <w:iCs/>
              </w:rPr>
              <w:t xml:space="preserve">dentifies if an attribute can carry no information. </w:t>
            </w:r>
            <w:r>
              <w:rPr>
                <w:rFonts w:ascii="Arial" w:hAnsi="Arial" w:cs="Arial"/>
                <w:iCs/>
              </w:rPr>
              <w:t>t</w:t>
            </w:r>
            <w:r w:rsidRPr="00F80AD0">
              <w:rPr>
                <w:rFonts w:ascii="Arial" w:hAnsi="Arial" w:cs="Arial"/>
                <w:iCs/>
              </w:rPr>
              <w:t>he property 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 w:rsidRPr="00F80AD0">
              <w:rPr>
                <w:rFonts w:ascii="Arial" w:hAnsi="Arial" w:cs="Arial"/>
                <w:iCs/>
              </w:rPr>
              <w:t>: True" is semantically identical to adding the value "0" to the "multiplicity" specified.</w:t>
            </w:r>
            <w:r>
              <w:rPr>
                <w:rFonts w:ascii="Arial" w:hAnsi="Arial" w:cs="Arial"/>
                <w:iCs/>
              </w:rPr>
              <w:t xml:space="preserve"> Some attribute in this TS has contradicting values for </w:t>
            </w:r>
            <w:r w:rsidRPr="00F80AD0">
              <w:rPr>
                <w:rFonts w:ascii="Arial" w:hAnsi="Arial" w:cs="Arial"/>
                <w:iCs/>
              </w:rPr>
              <w:t>"multiplicity"</w:t>
            </w:r>
            <w:r>
              <w:rPr>
                <w:rFonts w:ascii="Arial" w:hAnsi="Arial" w:cs="Arial"/>
                <w:iCs/>
              </w:rPr>
              <w:t xml:space="preserve"> and </w:t>
            </w:r>
            <w:r w:rsidRPr="00F80AD0">
              <w:rPr>
                <w:rFonts w:ascii="Arial" w:hAnsi="Arial" w:cs="Arial"/>
                <w:iCs/>
              </w:rPr>
              <w:t>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E2C8C" w:rsidR="001E41F3" w:rsidRPr="00B01348" w:rsidRDefault="00480663" w:rsidP="007344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</w:t>
            </w:r>
            <w:r w:rsidR="00F80AD0">
              <w:rPr>
                <w:rFonts w:ascii="Arial" w:hAnsi="Arial" w:cs="Arial"/>
                <w:lang w:val="en-US"/>
              </w:rPr>
              <w:t xml:space="preserve">properties </w:t>
            </w:r>
            <w:r w:rsidR="00DF1E60">
              <w:rPr>
                <w:rFonts w:ascii="Arial" w:hAnsi="Arial" w:cs="Arial"/>
                <w:lang w:val="en-US"/>
              </w:rPr>
              <w:t xml:space="preserve">in </w:t>
            </w:r>
            <w:r w:rsidR="00DF6609">
              <w:rPr>
                <w:rFonts w:ascii="Arial" w:hAnsi="Arial" w:cs="Arial"/>
                <w:lang w:val="en-US"/>
              </w:rPr>
              <w:t>attribute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E9C1E" w:rsidR="001E41F3" w:rsidRDefault="00F80AD0" w:rsidP="00B013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I</w:t>
            </w:r>
            <w:r w:rsidR="00480663">
              <w:rPr>
                <w:rFonts w:cs="Arial"/>
                <w:iCs/>
              </w:rPr>
              <w:t>mplementation</w:t>
            </w:r>
            <w:r>
              <w:rPr>
                <w:rFonts w:cs="Arial"/>
                <w:iCs/>
              </w:rPr>
              <w:t xml:space="preserve"> will be wrong if not correcting</w:t>
            </w:r>
            <w:r w:rsidR="00480663">
              <w:rPr>
                <w:rFonts w:cs="Arial"/>
                <w:iCs/>
              </w:rPr>
              <w:t>.</w:t>
            </w:r>
            <w:r w:rsidR="00715ADC">
              <w:rPr>
                <w:rFonts w:cs="Arial"/>
                <w:iCs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B09E3" w:rsidR="001E41F3" w:rsidRDefault="003F1213">
            <w:pPr>
              <w:pStyle w:val="CRCoverPage"/>
              <w:spacing w:after="0"/>
              <w:ind w:left="100"/>
              <w:rPr>
                <w:noProof/>
              </w:rPr>
            </w:pPr>
            <w:r w:rsidRPr="003F1213">
              <w:rPr>
                <w:noProof/>
              </w:rPr>
              <w:t>4.1.2.4.1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4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5D01CA4" w14:textId="77777777" w:rsidR="00DF6609" w:rsidRPr="00F6081B" w:rsidRDefault="00DF6609" w:rsidP="00DF6609">
      <w:pPr>
        <w:pStyle w:val="Heading5"/>
        <w:rPr>
          <w:lang w:eastAsia="zh-CN"/>
        </w:rPr>
      </w:pPr>
      <w:bookmarkStart w:id="1" w:name="_Toc43213078"/>
      <w:bookmarkStart w:id="2" w:name="_Toc43290123"/>
      <w:bookmarkStart w:id="3" w:name="_Toc51593033"/>
      <w:bookmarkStart w:id="4" w:name="_Toc58512759"/>
      <w:bookmarkStart w:id="5" w:name="_Toc14602326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"/>
      <w:bookmarkEnd w:id="2"/>
      <w:bookmarkEnd w:id="3"/>
      <w:bookmarkEnd w:id="4"/>
      <w:bookmarkEnd w:id="5"/>
    </w:p>
    <w:p w14:paraId="5BE7ABEC" w14:textId="77777777" w:rsidR="00DF6609" w:rsidRDefault="00DF6609" w:rsidP="00DF6609">
      <w:r w:rsidRPr="00F6081B">
        <w:t>The following table defines the properties of attributes that are specified in the present document.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DF6609" w:rsidRPr="00F6081B" w14:paraId="0C885729" w14:textId="77777777" w:rsidTr="004A34A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1A60E351" w14:textId="77777777" w:rsidR="00DF6609" w:rsidRPr="00F6081B" w:rsidRDefault="00DF6609" w:rsidP="004A34A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1FD583F" w14:textId="77777777" w:rsidR="00DF6609" w:rsidRPr="00F6081B" w:rsidRDefault="00DF6609" w:rsidP="004A34A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3F2F16BE" w14:textId="77777777" w:rsidR="00DF6609" w:rsidRPr="00F6081B" w:rsidRDefault="00DF6609" w:rsidP="004A34A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DF6609" w:rsidRPr="00F6081B" w14:paraId="22EFAB61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7517" w14:textId="77777777" w:rsidR="00DF6609" w:rsidRPr="00B8395E" w:rsidRDefault="00DF6609" w:rsidP="004A34A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236" w14:textId="77777777" w:rsidR="00DF6609" w:rsidRPr="00F6081B" w:rsidRDefault="00DF6609" w:rsidP="004A34A4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2B34C8F3" w14:textId="77777777" w:rsidR="00DF6609" w:rsidRPr="00F6081B" w:rsidRDefault="00DF6609" w:rsidP="004A34A4">
            <w:pPr>
              <w:pStyle w:val="TAL"/>
              <w:rPr>
                <w:color w:val="000000"/>
              </w:rPr>
            </w:pPr>
          </w:p>
          <w:p w14:paraId="230DE91F" w14:textId="77777777" w:rsidR="00DF6609" w:rsidRPr="00F6081B" w:rsidRDefault="00DF6609" w:rsidP="004A34A4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67B511BE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8ACE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6B7C013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507E6E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0F2085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5F70FF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287EC8F2" w14:textId="77777777" w:rsidR="00DF6609" w:rsidRPr="008F747C" w:rsidRDefault="00DF6609" w:rsidP="004A34A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DF6609" w:rsidRPr="00F6081B" w14:paraId="44AF37D6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7C4E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4E4" w14:textId="77777777" w:rsidR="00DF6609" w:rsidRDefault="00DF6609" w:rsidP="004A34A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587F98FF" w14:textId="77777777" w:rsidR="00DF6609" w:rsidRPr="00F6081B" w:rsidRDefault="00DF6609" w:rsidP="004A34A4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4661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821C59D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A6F1BA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94304E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0E01F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6E5493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6609" w:rsidRPr="00F6081B" w14:paraId="0ECE7B8F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B92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6CF" w14:textId="77777777" w:rsidR="00DF6609" w:rsidRPr="00F6081B" w:rsidRDefault="00DF6609" w:rsidP="004A34A4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CAEF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B4416DB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2D95D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DA417B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0EE693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B0558B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6609" w:rsidRPr="00F6081B" w14:paraId="5A1D2CAC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58F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E69" w14:textId="77777777" w:rsidR="00DF6609" w:rsidRPr="00F6081B" w:rsidRDefault="00DF6609" w:rsidP="004A34A4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00F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5CC6EB94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5648838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6EAA810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33E355E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9242E5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6609" w:rsidRPr="00F6081B" w14:paraId="69CF4409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863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B900" w14:textId="77777777" w:rsidR="00DF6609" w:rsidRDefault="00DF6609" w:rsidP="004A34A4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6" w:name="OLE_LINK9"/>
            <w:r w:rsidRPr="00E63746">
              <w:t>observation period</w:t>
            </w:r>
            <w:bookmarkEnd w:id="6"/>
            <w:r w:rsidRPr="00E63746">
              <w:t xml:space="preserve"> of </w:t>
            </w:r>
            <w:bookmarkStart w:id="7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7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13AD2971" w14:textId="77777777" w:rsidR="00DF6609" w:rsidRDefault="00DF6609" w:rsidP="004A34A4">
            <w:pPr>
              <w:pStyle w:val="TAL"/>
            </w:pPr>
          </w:p>
          <w:p w14:paraId="751B91DD" w14:textId="77777777" w:rsidR="00DF6609" w:rsidRPr="00F6081B" w:rsidRDefault="00DF6609" w:rsidP="004A34A4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3DB7C5DE" w14:textId="77777777" w:rsidR="00DF6609" w:rsidRPr="00F6081B" w:rsidRDefault="00DF6609" w:rsidP="004A34A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4E2EB5C8" w14:textId="77777777" w:rsidR="00DF6609" w:rsidRPr="00F6081B" w:rsidRDefault="00DF6609" w:rsidP="004A34A4">
            <w:pPr>
              <w:pStyle w:val="TAL"/>
            </w:pPr>
          </w:p>
          <w:p w14:paraId="71009537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5DD6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B41A226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F6699D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3E95C2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0418A1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31BA92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29BA79B7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F4AC" w14:textId="77777777" w:rsidR="00DF6609" w:rsidRPr="00B8395E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76F" w14:textId="77777777" w:rsidR="00DF6609" w:rsidRDefault="00DF6609" w:rsidP="004A34A4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3F8F8C12" w14:textId="77777777" w:rsidR="00DF6609" w:rsidRDefault="00DF6609" w:rsidP="004A34A4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00FD53DA" w14:textId="77777777" w:rsidR="00DF6609" w:rsidRDefault="00DF6609" w:rsidP="004A34A4">
            <w:pPr>
              <w:spacing w:after="0"/>
            </w:pPr>
          </w:p>
          <w:p w14:paraId="11868659" w14:textId="77777777" w:rsidR="00DF6609" w:rsidRDefault="00DF6609" w:rsidP="004A34A4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70DCC7FE" w14:textId="77777777" w:rsidR="00DF6609" w:rsidRDefault="00DF6609" w:rsidP="004A34A4">
            <w:pPr>
              <w:pStyle w:val="TAL"/>
            </w:pPr>
          </w:p>
          <w:p w14:paraId="60F14170" w14:textId="77777777" w:rsidR="00DF6609" w:rsidRPr="00F6081B" w:rsidRDefault="00DF6609" w:rsidP="004A34A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F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551249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F5AB77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BFE2AD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67D6A6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A262F1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5B069C23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3DD" w14:textId="77777777" w:rsidR="00DF6609" w:rsidRPr="00B8395E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D2F1" w14:textId="77777777" w:rsidR="00DF6609" w:rsidRDefault="00DF6609" w:rsidP="004A34A4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5BA1328D" w14:textId="77777777" w:rsidR="00DF6609" w:rsidRDefault="00DF6609" w:rsidP="004A34A4">
            <w:pPr>
              <w:spacing w:after="0"/>
              <w:rPr>
                <w:rFonts w:cs="Arial"/>
                <w:szCs w:val="18"/>
              </w:rPr>
            </w:pPr>
          </w:p>
          <w:p w14:paraId="521D449B" w14:textId="77777777" w:rsidR="00DF6609" w:rsidRDefault="00DF6609" w:rsidP="004A34A4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47DDD20A" w14:textId="77777777" w:rsidR="00DF6609" w:rsidRDefault="00DF6609" w:rsidP="004A34A4">
            <w:pPr>
              <w:spacing w:after="0"/>
            </w:pPr>
          </w:p>
          <w:p w14:paraId="23CF9A68" w14:textId="77777777" w:rsidR="00DF6609" w:rsidRDefault="00DF6609" w:rsidP="004A34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6E635A46" w14:textId="77777777" w:rsidR="00DF6609" w:rsidRDefault="00DF6609" w:rsidP="004A34A4">
            <w:pPr>
              <w:pStyle w:val="TAL"/>
              <w:rPr>
                <w:rFonts w:cs="Arial"/>
                <w:szCs w:val="18"/>
              </w:rPr>
            </w:pPr>
          </w:p>
          <w:p w14:paraId="748B2F1B" w14:textId="77777777" w:rsidR="00DF6609" w:rsidRPr="00F6081B" w:rsidRDefault="00DF6609" w:rsidP="004A34A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C6E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938A7E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8E6838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40E643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CE81D8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457E55B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50481F67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0E1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C5F" w14:textId="77777777" w:rsidR="00DF6609" w:rsidRDefault="00DF6609" w:rsidP="004A34A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64161109" w14:textId="77777777" w:rsidR="00DF6609" w:rsidRDefault="00DF6609" w:rsidP="004A34A4">
            <w:pPr>
              <w:spacing w:after="0"/>
              <w:rPr>
                <w:lang w:val="en-US"/>
              </w:rPr>
            </w:pPr>
          </w:p>
          <w:p w14:paraId="3D986F05" w14:textId="77777777" w:rsidR="00DF6609" w:rsidRDefault="00DF6609" w:rsidP="004A34A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A1C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2B0CFF1A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CA35480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0ED73FE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0878150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697889B7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DF6609" w:rsidRPr="00F6081B" w14:paraId="56B4E695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343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A12C" w14:textId="77777777" w:rsidR="00DF6609" w:rsidRDefault="00DF6609" w:rsidP="004A34A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38FCC3F7" w14:textId="77777777" w:rsidR="00DF6609" w:rsidRDefault="00DF6609" w:rsidP="004A34A4">
            <w:pPr>
              <w:spacing w:after="0"/>
              <w:rPr>
                <w:lang w:val="en-US"/>
              </w:rPr>
            </w:pPr>
          </w:p>
          <w:p w14:paraId="53F6B04C" w14:textId="77777777" w:rsidR="00DF6609" w:rsidRDefault="00DF6609" w:rsidP="004A34A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E15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6B1889BD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768F6E5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0D483F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3D6525F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022EB98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DF6609" w:rsidRPr="00F6081B" w14:paraId="4EBE66A8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BD17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736" w14:textId="77777777" w:rsidR="00DF6609" w:rsidRDefault="00DF6609" w:rsidP="004A34A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5632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15B3A57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DE9B65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FC4623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1B7B63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7597A87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3086DADA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1E28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F0A6" w14:textId="77777777" w:rsidR="00DF6609" w:rsidRDefault="00DF6609" w:rsidP="004A34A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DD8D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E8E74D6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25377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CCD413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F0B79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BF0745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69A35DF1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AF8B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32E1" w14:textId="77777777" w:rsidR="00DF6609" w:rsidRPr="00C6611C" w:rsidRDefault="00DF6609" w:rsidP="004A34A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1DF18AE0" w14:textId="77777777" w:rsidR="00DF6609" w:rsidRPr="00E35343" w:rsidRDefault="00DF6609" w:rsidP="004A34A4">
            <w:pPr>
              <w:pStyle w:val="TAL"/>
              <w:ind w:left="720"/>
              <w:rPr>
                <w:lang w:val="en-US"/>
              </w:rPr>
            </w:pPr>
          </w:p>
          <w:p w14:paraId="56698280" w14:textId="77777777" w:rsidR="00DF6609" w:rsidRDefault="00DF6609" w:rsidP="004A34A4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28C03B26" w14:textId="77777777" w:rsidR="00DF6609" w:rsidRDefault="00DF6609" w:rsidP="004A34A4">
            <w:pPr>
              <w:pStyle w:val="TAL"/>
              <w:rPr>
                <w:lang w:val="en-US"/>
              </w:rPr>
            </w:pPr>
          </w:p>
          <w:p w14:paraId="71A9E1B1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D4428AE" w14:textId="77777777" w:rsidR="00DF6609" w:rsidRPr="002B15AA" w:rsidRDefault="00DF6609" w:rsidP="004A34A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AD96BE8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952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E20966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37741F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6E764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BCFB76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3E078AAB" w14:textId="77777777" w:rsidR="00DF6609" w:rsidRPr="002B15AA" w:rsidRDefault="00DF6609" w:rsidP="004A34A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425FA0A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051520D8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CBA1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BA9A" w14:textId="77777777" w:rsidR="00DF6609" w:rsidRPr="00C6611C" w:rsidRDefault="00DF6609" w:rsidP="004A34A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52A27AFD" w14:textId="77777777" w:rsidR="00DF6609" w:rsidRPr="00C06240" w:rsidRDefault="00DF6609" w:rsidP="004A34A4">
            <w:pPr>
              <w:pStyle w:val="TAL"/>
              <w:ind w:left="720"/>
              <w:rPr>
                <w:lang w:val="en-US"/>
              </w:rPr>
            </w:pPr>
          </w:p>
          <w:p w14:paraId="3E551BF8" w14:textId="77777777" w:rsidR="00DF6609" w:rsidRDefault="00DF6609" w:rsidP="004A34A4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621ECDB0" w14:textId="77777777" w:rsidR="00DF6609" w:rsidRPr="00C06240" w:rsidRDefault="00DF6609" w:rsidP="004A34A4">
            <w:pPr>
              <w:pStyle w:val="TAL"/>
              <w:rPr>
                <w:lang w:val="en-US"/>
              </w:rPr>
            </w:pPr>
          </w:p>
          <w:p w14:paraId="52C5B58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5D2A92F" w14:textId="77777777" w:rsidR="00DF6609" w:rsidRPr="002B15AA" w:rsidRDefault="00DF6609" w:rsidP="004A34A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B12412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C8FE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84874E5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B926A5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0C5D4A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638F16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17752978" w14:textId="77777777" w:rsidR="00DF6609" w:rsidRPr="002B15AA" w:rsidRDefault="00DF6609" w:rsidP="004A34A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04C49858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257F969E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ACC7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0B83" w14:textId="77777777" w:rsidR="00DF6609" w:rsidRDefault="00DF6609" w:rsidP="004A34A4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5174636D" w14:textId="77777777" w:rsidR="00DF6609" w:rsidRDefault="00DF6609" w:rsidP="004A34A4">
            <w:pPr>
              <w:pStyle w:val="TAL"/>
              <w:spacing w:line="256" w:lineRule="auto"/>
            </w:pPr>
          </w:p>
          <w:p w14:paraId="79172755" w14:textId="77777777" w:rsidR="00DF6609" w:rsidRPr="00C06240" w:rsidRDefault="00DF6609" w:rsidP="004A34A4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E6D0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093F61A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91FDF6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C8AC5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888DF9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58BB79C6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2B3B858F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41728DEB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F2CF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A6A5" w14:textId="77777777" w:rsidR="00DF6609" w:rsidRDefault="00DF6609" w:rsidP="004A34A4">
            <w:pPr>
              <w:pStyle w:val="TAL"/>
              <w:spacing w:line="256" w:lineRule="auto"/>
            </w:pPr>
            <w:r>
              <w:t>The DN of a managed entity</w:t>
            </w:r>
          </w:p>
          <w:p w14:paraId="47E1F1AA" w14:textId="77777777" w:rsidR="00DF6609" w:rsidRDefault="00DF6609" w:rsidP="004A34A4">
            <w:pPr>
              <w:spacing w:after="0"/>
            </w:pPr>
          </w:p>
          <w:p w14:paraId="4200EBFC" w14:textId="77777777" w:rsidR="00DF6609" w:rsidRDefault="00DF6609" w:rsidP="004A34A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0B99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74BB962" w14:textId="7AE5CC8E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ins w:id="8" w:author="EU12" w:date="2023-11-03T14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0..</w:t>
              </w:r>
            </w:ins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0F13C56A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891AB3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D1F86E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04345EAB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68207D44" w14:textId="59829035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9" w:author="EU12" w:date="2023-11-03T14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10" w:author="EU12" w:date="2023-11-03T14:39:00Z">
              <w:r w:rsidRPr="00771FA2" w:rsidDel="00DF6609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DF6609" w:rsidRPr="00F6081B" w14:paraId="641A8599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3FA5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7D86" w14:textId="77777777" w:rsidR="00DF6609" w:rsidRDefault="00DF6609" w:rsidP="004A34A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502D5CB0" w14:textId="77777777" w:rsidR="00DF6609" w:rsidRDefault="00DF6609" w:rsidP="004A34A4">
            <w:pPr>
              <w:pStyle w:val="TAL"/>
              <w:spacing w:line="256" w:lineRule="auto"/>
            </w:pPr>
          </w:p>
          <w:p w14:paraId="7749B210" w14:textId="77777777" w:rsidR="00DF6609" w:rsidRDefault="00DF6609" w:rsidP="004A34A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FC1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5A0775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480F117B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051E837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EA60F4B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3A5B0C0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467A7D02" w14:textId="20DBEFB0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11" w:author="EU12" w:date="2023-11-03T14:4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12" w:author="EU12" w:date="2023-11-03T14:40:00Z">
              <w:r w:rsidRPr="00771FA2" w:rsidDel="00DF6609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DF6609" w:rsidRPr="00F6081B" w14:paraId="09D88120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08C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4F44" w14:textId="77777777" w:rsidR="00DF6609" w:rsidRDefault="00DF6609" w:rsidP="004A34A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74B8A676" w14:textId="77777777" w:rsidR="00DF6609" w:rsidRDefault="00DF6609" w:rsidP="004A34A4">
            <w:pPr>
              <w:pStyle w:val="TAL"/>
              <w:spacing w:line="256" w:lineRule="auto"/>
            </w:pPr>
          </w:p>
          <w:p w14:paraId="6AD6F6FF" w14:textId="77777777" w:rsidR="00DF6609" w:rsidRDefault="00DF6609" w:rsidP="004A34A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97D6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37A3C8AE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2156902F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10E60DCE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4AC4A30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0A6EFAD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5F458A53" w14:textId="2AD4E181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13" w:author="EU12" w:date="2023-11-03T14:4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14" w:author="EU12" w:date="2023-11-03T14:40:00Z">
              <w:r w:rsidRPr="00771FA2" w:rsidDel="00DF6609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DF6609" w:rsidRPr="00F6081B" w14:paraId="2D731DC4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C7A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8278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0BE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B14FA4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5964E91F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502AC6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859F9C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48E78E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E8222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587EAE53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BBC0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C89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7B2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E00D50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593D4CC8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B77BAF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10B90C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97DE58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E39BFC5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6DCEF20C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41E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DD6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14A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30A766B7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211C445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775B02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EB308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6B23603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7656CFFB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8DA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7BA7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1F1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15BBF74F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670B55BB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E4E470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1C800B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68FA4B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5B95BB07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CDFC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3BD9" w14:textId="77777777" w:rsidR="00DF6609" w:rsidRDefault="00DF6609" w:rsidP="004A34A4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E50C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Dn</w:t>
            </w:r>
            <w:proofErr w:type="spellEnd"/>
          </w:p>
          <w:p w14:paraId="349FE8E2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B5F2A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2BC91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CF3787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91EF4A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1FE93EB2" w14:textId="77777777" w:rsidTr="004A34A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F0E2" w14:textId="77777777" w:rsidR="00DF6609" w:rsidRPr="00F6081B" w:rsidRDefault="00DF6609" w:rsidP="004A34A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7C09D2CF" w14:textId="77777777" w:rsidR="00DF6609" w:rsidRPr="00422E92" w:rsidRDefault="00DF6609" w:rsidP="004A34A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62ABA" w14:textId="77777777" w:rsidR="00F1106F" w:rsidRDefault="00F1106F">
      <w:r>
        <w:separator/>
      </w:r>
    </w:p>
  </w:endnote>
  <w:endnote w:type="continuationSeparator" w:id="0">
    <w:p w14:paraId="6A1D5435" w14:textId="77777777" w:rsidR="00F1106F" w:rsidRDefault="00F11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3F50C" w14:textId="77777777" w:rsidR="00F1106F" w:rsidRDefault="00F1106F">
      <w:r>
        <w:separator/>
      </w:r>
    </w:p>
  </w:footnote>
  <w:footnote w:type="continuationSeparator" w:id="0">
    <w:p w14:paraId="27DEBDA7" w14:textId="77777777" w:rsidR="00F1106F" w:rsidRDefault="00F11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6394"/>
    <w:rsid w:val="000B7FED"/>
    <w:rsid w:val="000C038A"/>
    <w:rsid w:val="000C6598"/>
    <w:rsid w:val="000D1DE0"/>
    <w:rsid w:val="000D44B3"/>
    <w:rsid w:val="000D7A74"/>
    <w:rsid w:val="000E014D"/>
    <w:rsid w:val="000E140F"/>
    <w:rsid w:val="000E2A0B"/>
    <w:rsid w:val="001022D9"/>
    <w:rsid w:val="001225B4"/>
    <w:rsid w:val="00134AF1"/>
    <w:rsid w:val="00144655"/>
    <w:rsid w:val="00145D43"/>
    <w:rsid w:val="00156484"/>
    <w:rsid w:val="001577B4"/>
    <w:rsid w:val="00160E5D"/>
    <w:rsid w:val="00181088"/>
    <w:rsid w:val="00192C46"/>
    <w:rsid w:val="001A08B3"/>
    <w:rsid w:val="001A7B60"/>
    <w:rsid w:val="001B52F0"/>
    <w:rsid w:val="001B6513"/>
    <w:rsid w:val="001B7A65"/>
    <w:rsid w:val="001C6907"/>
    <w:rsid w:val="001E293E"/>
    <w:rsid w:val="001E41F3"/>
    <w:rsid w:val="00223781"/>
    <w:rsid w:val="00233E4E"/>
    <w:rsid w:val="00253BED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108E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3F1213"/>
    <w:rsid w:val="004039EF"/>
    <w:rsid w:val="00410371"/>
    <w:rsid w:val="00415F10"/>
    <w:rsid w:val="004242F1"/>
    <w:rsid w:val="00437350"/>
    <w:rsid w:val="00440804"/>
    <w:rsid w:val="00450F5C"/>
    <w:rsid w:val="004627ED"/>
    <w:rsid w:val="00463482"/>
    <w:rsid w:val="00480663"/>
    <w:rsid w:val="00487A6A"/>
    <w:rsid w:val="004A2B7C"/>
    <w:rsid w:val="004A52C6"/>
    <w:rsid w:val="004B75B7"/>
    <w:rsid w:val="004B7CD1"/>
    <w:rsid w:val="004C48FB"/>
    <w:rsid w:val="004D1D31"/>
    <w:rsid w:val="004E56DC"/>
    <w:rsid w:val="004E69D7"/>
    <w:rsid w:val="005009D9"/>
    <w:rsid w:val="00510584"/>
    <w:rsid w:val="00513C49"/>
    <w:rsid w:val="0051580D"/>
    <w:rsid w:val="00515FC3"/>
    <w:rsid w:val="00533E73"/>
    <w:rsid w:val="00547111"/>
    <w:rsid w:val="0055004B"/>
    <w:rsid w:val="00552668"/>
    <w:rsid w:val="005553BE"/>
    <w:rsid w:val="005658F2"/>
    <w:rsid w:val="00586D86"/>
    <w:rsid w:val="00592D74"/>
    <w:rsid w:val="00593449"/>
    <w:rsid w:val="00597F9B"/>
    <w:rsid w:val="005B380D"/>
    <w:rsid w:val="005B422A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40A5"/>
    <w:rsid w:val="00665C47"/>
    <w:rsid w:val="00665FA7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4E8"/>
    <w:rsid w:val="006F1F15"/>
    <w:rsid w:val="00705745"/>
    <w:rsid w:val="007071DF"/>
    <w:rsid w:val="00715ADC"/>
    <w:rsid w:val="00734470"/>
    <w:rsid w:val="00740535"/>
    <w:rsid w:val="007621AB"/>
    <w:rsid w:val="00785599"/>
    <w:rsid w:val="00790D22"/>
    <w:rsid w:val="00792342"/>
    <w:rsid w:val="007977A8"/>
    <w:rsid w:val="007B512A"/>
    <w:rsid w:val="007C2097"/>
    <w:rsid w:val="007C4275"/>
    <w:rsid w:val="007D6A07"/>
    <w:rsid w:val="007D6D64"/>
    <w:rsid w:val="007F7259"/>
    <w:rsid w:val="00801596"/>
    <w:rsid w:val="008040A8"/>
    <w:rsid w:val="00821F22"/>
    <w:rsid w:val="00823F08"/>
    <w:rsid w:val="008279FA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5274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56B26"/>
    <w:rsid w:val="00974FF3"/>
    <w:rsid w:val="009777D9"/>
    <w:rsid w:val="0098146E"/>
    <w:rsid w:val="00991B88"/>
    <w:rsid w:val="00994425"/>
    <w:rsid w:val="009A5753"/>
    <w:rsid w:val="009A579D"/>
    <w:rsid w:val="009B2129"/>
    <w:rsid w:val="009B2D74"/>
    <w:rsid w:val="009B459F"/>
    <w:rsid w:val="009E3297"/>
    <w:rsid w:val="009E5894"/>
    <w:rsid w:val="009F734F"/>
    <w:rsid w:val="00A1069F"/>
    <w:rsid w:val="00A144D3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D583F"/>
    <w:rsid w:val="00AE5DD8"/>
    <w:rsid w:val="00AE7616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64581"/>
    <w:rsid w:val="00C66BA2"/>
    <w:rsid w:val="00C92438"/>
    <w:rsid w:val="00C95985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E34CF"/>
    <w:rsid w:val="00DF1E60"/>
    <w:rsid w:val="00DF6609"/>
    <w:rsid w:val="00E054E2"/>
    <w:rsid w:val="00E13F3D"/>
    <w:rsid w:val="00E3249F"/>
    <w:rsid w:val="00E34898"/>
    <w:rsid w:val="00E378F6"/>
    <w:rsid w:val="00E43747"/>
    <w:rsid w:val="00E57696"/>
    <w:rsid w:val="00E718B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06F"/>
    <w:rsid w:val="00F11E2A"/>
    <w:rsid w:val="00F12B78"/>
    <w:rsid w:val="00F25D98"/>
    <w:rsid w:val="00F300FB"/>
    <w:rsid w:val="00F378CE"/>
    <w:rsid w:val="00F409D9"/>
    <w:rsid w:val="00F447CA"/>
    <w:rsid w:val="00F53069"/>
    <w:rsid w:val="00F67035"/>
    <w:rsid w:val="00F80AD0"/>
    <w:rsid w:val="00FA296B"/>
    <w:rsid w:val="00FB04DC"/>
    <w:rsid w:val="00FB2536"/>
    <w:rsid w:val="00FB6386"/>
    <w:rsid w:val="00FC2AB7"/>
    <w:rsid w:val="00FD267F"/>
    <w:rsid w:val="00FD4075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1427</Words>
  <Characters>8139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</cp:lastModifiedBy>
  <cp:revision>13</cp:revision>
  <cp:lastPrinted>1900-01-01T05:00:00Z</cp:lastPrinted>
  <dcterms:created xsi:type="dcterms:W3CDTF">2023-11-03T09:15:00Z</dcterms:created>
  <dcterms:modified xsi:type="dcterms:W3CDTF">2023-11-03T22:14:00Z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